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8FCF5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14:paraId="4E0D2349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Thornham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90F9104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3B3D11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A27D42" w14:textId="77777777" w:rsidR="005C44E3" w:rsidRDefault="005C44E3" w:rsidP="005C44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0AC1CC7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5D8C2EE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BAE69F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2E4A84" w14:textId="77777777" w:rsidR="005C44E3" w:rsidRDefault="005C44E3" w:rsidP="005C44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5DF49F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5A47" w14:textId="77777777" w:rsidR="005C44E3" w:rsidRDefault="005C44E3" w:rsidP="009139A6">
      <w:r>
        <w:separator/>
      </w:r>
    </w:p>
  </w:endnote>
  <w:endnote w:type="continuationSeparator" w:id="0">
    <w:p w14:paraId="41DCE712" w14:textId="77777777" w:rsidR="005C44E3" w:rsidRDefault="005C44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533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A5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42F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DCE4" w14:textId="77777777" w:rsidR="005C44E3" w:rsidRDefault="005C44E3" w:rsidP="009139A6">
      <w:r>
        <w:separator/>
      </w:r>
    </w:p>
  </w:footnote>
  <w:footnote w:type="continuationSeparator" w:id="0">
    <w:p w14:paraId="4EB3FCE5" w14:textId="77777777" w:rsidR="005C44E3" w:rsidRDefault="005C44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FE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A5A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3B3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E3"/>
    <w:rsid w:val="000666E0"/>
    <w:rsid w:val="002510B7"/>
    <w:rsid w:val="005C130B"/>
    <w:rsid w:val="005C44E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F934E"/>
  <w15:chartTrackingRefBased/>
  <w15:docId w15:val="{6CDF7759-8572-4CAD-BC12-7801A0C7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44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2022-04-11T11:14:00Z</dcterms:created>
  <dcterms:modified xsi:type="dcterms:W3CDTF">2022-04-11T11:14:00Z</dcterms:modified>
</cp:coreProperties>
</file>